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8E8" w:rsidRDefault="00CC68E8" w:rsidP="00CC68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FERIBY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(fl.1432)</w:t>
      </w:r>
    </w:p>
    <w:p w:rsidR="00CC68E8" w:rsidRDefault="00CC68E8" w:rsidP="00CC68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Gate Burton, Lincolnshire.</w:t>
      </w:r>
      <w:bookmarkStart w:id="0" w:name="_GoBack"/>
      <w:bookmarkEnd w:id="0"/>
    </w:p>
    <w:p w:rsidR="00CC68E8" w:rsidRDefault="00CC68E8" w:rsidP="00CC68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68E8" w:rsidRDefault="00CC68E8" w:rsidP="00CC68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68E8" w:rsidRDefault="00CC68E8" w:rsidP="00CC68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Dec.1432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Lincoln Castle</w:t>
      </w:r>
    </w:p>
    <w:p w:rsidR="00CC68E8" w:rsidRDefault="00CC68E8" w:rsidP="00CC68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CC68E8" w:rsidRDefault="00CC68E8" w:rsidP="00CC68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24-96)</w:t>
      </w:r>
    </w:p>
    <w:p w:rsidR="00CC68E8" w:rsidRDefault="00CC68E8" w:rsidP="00CC68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68E8" w:rsidRDefault="00CC68E8" w:rsidP="00CC68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68E8" w:rsidRDefault="00CC68E8" w:rsidP="00CC68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 2016</w:t>
      </w:r>
    </w:p>
    <w:p w:rsidR="006B2F86" w:rsidRPr="00CC68E8" w:rsidRDefault="00CC68E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CC68E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8E8" w:rsidRDefault="00CC68E8" w:rsidP="00E71FC3">
      <w:pPr>
        <w:spacing w:after="0" w:line="240" w:lineRule="auto"/>
      </w:pPr>
      <w:r>
        <w:separator/>
      </w:r>
    </w:p>
  </w:endnote>
  <w:endnote w:type="continuationSeparator" w:id="0">
    <w:p w:rsidR="00CC68E8" w:rsidRDefault="00CC68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8E8" w:rsidRDefault="00CC68E8" w:rsidP="00E71FC3">
      <w:pPr>
        <w:spacing w:after="0" w:line="240" w:lineRule="auto"/>
      </w:pPr>
      <w:r>
        <w:separator/>
      </w:r>
    </w:p>
  </w:footnote>
  <w:footnote w:type="continuationSeparator" w:id="0">
    <w:p w:rsidR="00CC68E8" w:rsidRDefault="00CC68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8E8"/>
    <w:rsid w:val="00AB52E8"/>
    <w:rsid w:val="00B16D3F"/>
    <w:rsid w:val="00CC68E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7074E"/>
  <w15:chartTrackingRefBased/>
  <w15:docId w15:val="{5755DBB4-980A-4E55-9239-7EF46C0E8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9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2016-05-01T21:34:00Z</dcterms:created>
  <dcterms:modified xsi:type="dcterms:W3CDTF">2016-05-01T21:38:00Z</dcterms:modified>
</cp:coreProperties>
</file>